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3BAC125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13298">
        <w:rPr>
          <w:rFonts w:ascii="Arial" w:hAnsi="Arial" w:cs="Arial"/>
          <w:b/>
          <w:sz w:val="22"/>
          <w:szCs w:val="22"/>
        </w:rPr>
        <w:t>0529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F8C13" w:rsidR="001E41F3" w:rsidRPr="00410371" w:rsidRDefault="00613298" w:rsidP="00547111">
            <w:pPr>
              <w:pStyle w:val="CRCoverPage"/>
              <w:spacing w:after="0"/>
              <w:rPr>
                <w:noProof/>
              </w:rPr>
            </w:pPr>
            <w: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E05AF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2F624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13298">
              <w:t>Correction of TC UP integrity check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06EA4" w:rsidR="001E41F3" w:rsidRDefault="005506DC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111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208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6F4DC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Execution Steps and Expected result.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047D9" w14:textId="68A2F519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PDCP PDU does not </w:t>
            </w:r>
            <w:r w:rsidR="00C97C88">
              <w:rPr>
                <w:noProof/>
              </w:rPr>
              <w:t>provide</w:t>
            </w:r>
            <w:r>
              <w:rPr>
                <w:noProof/>
              </w:rPr>
              <w:t xml:space="preserve"> any length indication</w:t>
            </w:r>
            <w:r w:rsidR="00C97C88">
              <w:rPr>
                <w:noProof/>
              </w:rPr>
              <w:t xml:space="preserve"> for the receiving side</w:t>
            </w:r>
            <w:r>
              <w:rPr>
                <w:noProof/>
              </w:rPr>
              <w:t>. Let’s assume the UE is sending a PDCP PDU to the gNB and let’s assume the PDU has no MAC-I. Then for the gNB it is impossible to detect the missing MAC-I, rather it will take the last 4 byte of the PDU and will consider them to be a MAC-I. In the verification step, the gNB will discard the PDU, because of a failed integrity check and not because of a missing MAC-I.</w:t>
            </w:r>
          </w:p>
          <w:p w14:paraId="0B09C289" w14:textId="77777777" w:rsidR="00883BD6" w:rsidRDefault="00883B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3F69F31" w:rsidR="00883BD6" w:rsidRDefault="00883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Plus editorial improvements.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C24FA" w:rsidR="001E41F3" w:rsidRDefault="00C9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execution step and consequently wrong test result.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906DE" w:rsidR="001E41F3" w:rsidRDefault="0061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BC71E7F" w14:textId="77777777" w:rsidR="00011E24" w:rsidRDefault="00011E24">
      <w:pPr>
        <w:rPr>
          <w:noProof/>
        </w:rPr>
      </w:pPr>
    </w:p>
    <w:p w14:paraId="65B4EC4D" w14:textId="77777777" w:rsidR="00011E24" w:rsidRPr="00A94455" w:rsidRDefault="00011E24" w:rsidP="00011E24">
      <w:pPr>
        <w:pStyle w:val="Heading5"/>
      </w:pPr>
      <w:bookmarkStart w:id="2" w:name="_Toc19696866"/>
      <w:bookmarkStart w:id="3" w:name="_Toc26876860"/>
      <w:bookmarkStart w:id="4" w:name="_Toc35529490"/>
      <w:bookmarkStart w:id="5" w:name="_Toc35529580"/>
      <w:bookmarkStart w:id="6" w:name="_Toc187239666"/>
      <w:r w:rsidRPr="00A94455">
        <w:t>4.2.2.1.5</w:t>
      </w:r>
      <w:r w:rsidRPr="00A94455">
        <w:tab/>
        <w:t>UP integrity check failure</w:t>
      </w:r>
      <w:bookmarkEnd w:id="2"/>
      <w:bookmarkEnd w:id="3"/>
      <w:bookmarkEnd w:id="4"/>
      <w:bookmarkEnd w:id="5"/>
      <w:bookmarkEnd w:id="6"/>
    </w:p>
    <w:p w14:paraId="68DA2A4D" w14:textId="77777777" w:rsidR="00011E24" w:rsidRPr="00A94455" w:rsidRDefault="00011E24" w:rsidP="00011E24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 xml:space="preserve">: </w:t>
      </w:r>
      <w:r>
        <w:rPr>
          <w:rFonts w:eastAsia="SimSun"/>
          <w:lang w:val="en-US" w:eastAsia="zh-CN"/>
        </w:rPr>
        <w:t>UP</w:t>
      </w:r>
      <w:r w:rsidRPr="00A94455">
        <w:t xml:space="preserve"> integrity check failure</w:t>
      </w:r>
    </w:p>
    <w:p w14:paraId="1495AE22" w14:textId="77777777" w:rsidR="00011E24" w:rsidRPr="00A94455" w:rsidRDefault="00011E24" w:rsidP="00011E24">
      <w:r w:rsidRPr="00A94455">
        <w:rPr>
          <w:i/>
        </w:rPr>
        <w:t xml:space="preserve">Requirement Reference: </w:t>
      </w:r>
      <w:r w:rsidRPr="00A94455">
        <w:t>TS 33.501</w:t>
      </w:r>
      <w:r>
        <w:t xml:space="preserve"> [2]</w:t>
      </w:r>
      <w:r w:rsidRPr="00A94455">
        <w:t xml:space="preserve">, clause 6.6.4 </w:t>
      </w:r>
    </w:p>
    <w:p w14:paraId="4D45FFE1" w14:textId="77777777" w:rsidR="00011E24" w:rsidRPr="00A94455" w:rsidRDefault="00011E24" w:rsidP="00011E24">
      <w:pPr>
        <w:rPr>
          <w:lang w:eastAsia="zh-CN"/>
        </w:rPr>
      </w:pPr>
      <w:r w:rsidRPr="00A94455">
        <w:rPr>
          <w:i/>
        </w:rPr>
        <w:t>Requirement Description</w:t>
      </w:r>
      <w:r w:rsidRPr="00165841">
        <w:rPr>
          <w:i/>
        </w:rPr>
        <w:t xml:space="preserve">: </w:t>
      </w:r>
      <w:r w:rsidRPr="00123DEB">
        <w:rPr>
          <w:iCs/>
        </w:rPr>
        <w:t xml:space="preserve">If the </w:t>
      </w:r>
      <w:proofErr w:type="spellStart"/>
      <w:r w:rsidRPr="00123DEB">
        <w:rPr>
          <w:iCs/>
        </w:rPr>
        <w:t>gNB</w:t>
      </w:r>
      <w:proofErr w:type="spellEnd"/>
      <w:r w:rsidRPr="00123DEB">
        <w:rPr>
          <w:iCs/>
        </w:rPr>
        <w:t xml:space="preserve"> or the UE receives a PDCP PDU which fails integrity check with faulty or missing MAC-I after the start of integrity protection, the PDU is discarded</w:t>
      </w:r>
      <w:r w:rsidRPr="00A94455">
        <w:t xml:space="preserve"> </w:t>
      </w:r>
      <w:r w:rsidRPr="00A94455">
        <w:rPr>
          <w:lang w:eastAsia="zh-CN"/>
        </w:rPr>
        <w:t xml:space="preserve">as specified in </w:t>
      </w:r>
      <w:r w:rsidRPr="00A94455">
        <w:t>TS 33.501</w:t>
      </w:r>
      <w:r>
        <w:t> [2]</w:t>
      </w:r>
      <w:r w:rsidRPr="00A94455">
        <w:t>, clause</w:t>
      </w:r>
      <w:r>
        <w:t> </w:t>
      </w:r>
      <w:r w:rsidRPr="00A94455">
        <w:t>6.6.4.</w:t>
      </w:r>
      <w:r>
        <w:t>2.</w:t>
      </w:r>
    </w:p>
    <w:p w14:paraId="1176370E" w14:textId="77777777" w:rsidR="00011E24" w:rsidRPr="00A94455" w:rsidRDefault="00011E24" w:rsidP="00011E24">
      <w:r w:rsidRPr="00A94455">
        <w:rPr>
          <w:i/>
        </w:rPr>
        <w:t>Threat References</w:t>
      </w:r>
      <w:r w:rsidRPr="00A94455">
        <w:t xml:space="preserve">: TR 33.926 </w:t>
      </w:r>
      <w:r>
        <w:t>[5]</w:t>
      </w:r>
      <w:r w:rsidRPr="00A94455">
        <w:t xml:space="preserve">, clause </w:t>
      </w:r>
      <w:r>
        <w:t>D</w:t>
      </w:r>
      <w:r w:rsidRPr="00A94455">
        <w:t xml:space="preserve">.2.2.4, User plane data integrity protection </w:t>
      </w:r>
    </w:p>
    <w:p w14:paraId="7F2ABF2B" w14:textId="77777777" w:rsidR="00011E24" w:rsidRPr="00A94455" w:rsidRDefault="00011E24" w:rsidP="00011E24">
      <w:pPr>
        <w:rPr>
          <w:b/>
          <w:lang w:eastAsia="zh-CN"/>
        </w:rPr>
      </w:pPr>
      <w:r w:rsidRPr="00A94455">
        <w:rPr>
          <w:i/>
        </w:rPr>
        <w:t>Test Case</w:t>
      </w:r>
      <w:r w:rsidRPr="00A94455">
        <w:t xml:space="preserve">: </w:t>
      </w:r>
    </w:p>
    <w:p w14:paraId="25F4BF79" w14:textId="77777777" w:rsidR="00011E24" w:rsidRPr="00A94455" w:rsidRDefault="00011E24" w:rsidP="00011E24">
      <w:pPr>
        <w:rPr>
          <w:b/>
          <w:lang w:eastAsia="zh-CN"/>
        </w:rPr>
      </w:pPr>
      <w:r w:rsidRPr="00A94455">
        <w:rPr>
          <w:b/>
          <w:lang w:eastAsia="zh-CN"/>
        </w:rPr>
        <w:t>Purpose:</w:t>
      </w:r>
    </w:p>
    <w:p w14:paraId="39623955" w14:textId="77777777" w:rsidR="00011E24" w:rsidRPr="00A94455" w:rsidRDefault="00011E24" w:rsidP="00011E24">
      <w:pPr>
        <w:rPr>
          <w:lang w:eastAsia="zh-CN"/>
        </w:rPr>
      </w:pPr>
      <w:r w:rsidRPr="00A94455">
        <w:rPr>
          <w:lang w:eastAsia="zh-CN"/>
        </w:rPr>
        <w:t xml:space="preserve">Verify that UP integrity check failure is handled correctly by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083E4A73" w14:textId="77777777" w:rsidR="00011E24" w:rsidRPr="00A94455" w:rsidRDefault="00011E24" w:rsidP="00011E24">
      <w:pPr>
        <w:keepNext/>
        <w:rPr>
          <w:b/>
          <w:lang w:eastAsia="zh-CN"/>
        </w:rPr>
      </w:pPr>
      <w:r w:rsidRPr="00A94455">
        <w:rPr>
          <w:b/>
          <w:lang w:eastAsia="zh-CN"/>
        </w:rPr>
        <w:t>Pre-Conditions:</w:t>
      </w:r>
    </w:p>
    <w:p w14:paraId="58BAC5B7" w14:textId="77777777" w:rsidR="00011E24" w:rsidRPr="00A94455" w:rsidRDefault="00011E24" w:rsidP="00011E24">
      <w:pPr>
        <w:rPr>
          <w:lang w:eastAsia="zh-CN"/>
        </w:rPr>
      </w:pPr>
      <w:r w:rsidRPr="00A94455">
        <w:rPr>
          <w:lang w:eastAsia="zh-CN"/>
        </w:rPr>
        <w:t xml:space="preserve">Test environment with a UE. The UE may be simulated. UP integrity protection is activated at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103FD034" w14:textId="77777777" w:rsidR="00011E24" w:rsidRPr="00A94455" w:rsidRDefault="00011E24" w:rsidP="00011E24">
      <w:pPr>
        <w:rPr>
          <w:b/>
          <w:lang w:eastAsia="zh-CN"/>
        </w:rPr>
      </w:pPr>
      <w:r w:rsidRPr="00A94455">
        <w:rPr>
          <w:b/>
          <w:lang w:eastAsia="zh-CN"/>
        </w:rPr>
        <w:t>Execution Steps</w:t>
      </w:r>
    </w:p>
    <w:p w14:paraId="7B2322BE" w14:textId="574DE275" w:rsidR="00011E24" w:rsidRPr="00A94455" w:rsidRDefault="00011E24" w:rsidP="00011E24">
      <w:pPr>
        <w:pStyle w:val="B1"/>
        <w:rPr>
          <w:lang w:eastAsia="zh-CN"/>
        </w:rPr>
      </w:pPr>
      <w:r w:rsidRPr="00A94455">
        <w:t>1a)</w:t>
      </w:r>
      <w:r w:rsidRPr="00A94455">
        <w:tab/>
      </w:r>
      <w:r w:rsidR="00E12BE1">
        <w:tab/>
      </w:r>
      <w:r w:rsidRPr="00A94455">
        <w:t xml:space="preserve">The UE sends </w:t>
      </w:r>
      <w:r w:rsidRPr="00A94455">
        <w:rPr>
          <w:lang w:eastAsia="zh-CN"/>
        </w:rPr>
        <w:t xml:space="preserve">a PDCP PDU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without MAC-I; or</w:t>
      </w:r>
    </w:p>
    <w:p w14:paraId="0DF8DAA6" w14:textId="21CFAC38" w:rsidR="00011E24" w:rsidRPr="00A94455" w:rsidRDefault="00011E24" w:rsidP="00011E24">
      <w:pPr>
        <w:pStyle w:val="B1"/>
        <w:rPr>
          <w:lang w:eastAsia="zh-CN"/>
        </w:rPr>
      </w:pPr>
      <w:r w:rsidRPr="00A94455">
        <w:rPr>
          <w:lang w:eastAsia="zh-CN"/>
        </w:rPr>
        <w:t>1b)</w:t>
      </w:r>
      <w:r w:rsidR="00E12BE1">
        <w:rPr>
          <w:lang w:eastAsia="zh-CN"/>
        </w:rPr>
        <w:t xml:space="preserve"> </w:t>
      </w:r>
      <w:r w:rsidR="00E12BE1">
        <w:rPr>
          <w:lang w:eastAsia="zh-CN"/>
        </w:rPr>
        <w:tab/>
      </w:r>
      <w:r w:rsidRPr="00A94455">
        <w:rPr>
          <w:lang w:eastAsia="zh-CN"/>
        </w:rPr>
        <w:t xml:space="preserve">The </w:t>
      </w:r>
      <w:r w:rsidRPr="00A94455">
        <w:t xml:space="preserve">UE sends </w:t>
      </w:r>
      <w:r w:rsidRPr="00A94455">
        <w:rPr>
          <w:lang w:eastAsia="zh-CN"/>
        </w:rPr>
        <w:t xml:space="preserve">a PDCP PDU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 a wrong MAC-I.</w:t>
      </w:r>
    </w:p>
    <w:p w14:paraId="1EE8BD17" w14:textId="11B287A3" w:rsidR="00011E24" w:rsidRPr="00A94455" w:rsidRDefault="00011E24" w:rsidP="00011E24">
      <w:pPr>
        <w:pStyle w:val="B1"/>
        <w:rPr>
          <w:lang w:eastAsia="zh-CN"/>
        </w:rPr>
      </w:pPr>
      <w:del w:id="7" w:author="Nokia-93" w:date="2025-02-07T17:20:00Z" w16du:dateUtc="2025-02-07T16:20:00Z">
        <w:r w:rsidRPr="00A94455" w:rsidDel="00883BD6">
          <w:rPr>
            <w:lang w:eastAsia="zh-CN"/>
          </w:rPr>
          <w:delText>2b)</w:delText>
        </w:r>
      </w:del>
      <w:ins w:id="8" w:author="Nokia-93" w:date="2025-02-10T08:11:00Z" w16du:dateUtc="2025-02-10T07:11:00Z">
        <w:r w:rsidR="00E12BE1">
          <w:rPr>
            <w:lang w:eastAsia="zh-CN"/>
          </w:rPr>
          <w:t>2</w:t>
        </w:r>
      </w:ins>
      <w:r w:rsidRPr="00A94455">
        <w:rPr>
          <w:lang w:eastAsia="zh-CN"/>
        </w:rPr>
        <w:tab/>
        <w:t>The</w:t>
      </w:r>
      <w:r w:rsidRPr="00A94455">
        <w:rPr>
          <w:rFonts w:hint="eastAsia"/>
          <w:lang w:eastAsia="zh-CN"/>
        </w:rPr>
        <w:t xml:space="preserve">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verifies the integrity of the PDCP PDU from the UE.</w:t>
      </w:r>
    </w:p>
    <w:p w14:paraId="61AAEA54" w14:textId="77777777" w:rsidR="00011E24" w:rsidRPr="00A94455" w:rsidRDefault="00011E24" w:rsidP="00011E24">
      <w:pPr>
        <w:rPr>
          <w:b/>
          <w:lang w:eastAsia="zh-CN"/>
        </w:rPr>
      </w:pPr>
      <w:r w:rsidRPr="00A94455">
        <w:rPr>
          <w:b/>
          <w:lang w:eastAsia="zh-CN"/>
        </w:rPr>
        <w:t>Expected Results:</w:t>
      </w:r>
    </w:p>
    <w:p w14:paraId="74EC8396" w14:textId="159BF326" w:rsidR="00011E24" w:rsidRDefault="00011E24" w:rsidP="00011E24">
      <w:r w:rsidRPr="00A94455">
        <w:rPr>
          <w:lang w:eastAsia="zh-CN"/>
        </w:rPr>
        <w:t>The PDCP PDU</w:t>
      </w:r>
      <w:r w:rsidRPr="00A94455">
        <w:t xml:space="preserve"> is discarded by the </w:t>
      </w:r>
      <w:proofErr w:type="spellStart"/>
      <w:r w:rsidRPr="00A94455">
        <w:t>gNB</w:t>
      </w:r>
      <w:proofErr w:type="spellEnd"/>
      <w:r w:rsidRPr="00A94455">
        <w:t xml:space="preserve"> after </w:t>
      </w:r>
      <w:del w:id="9" w:author="Nokia-93" w:date="2025-02-07T17:20:00Z" w16du:dateUtc="2025-02-07T16:20:00Z">
        <w:r w:rsidRPr="00A94455" w:rsidDel="00883BD6">
          <w:delText xml:space="preserve">step 1a) or after </w:delText>
        </w:r>
      </w:del>
      <w:r w:rsidRPr="00A94455">
        <w:t xml:space="preserve">step </w:t>
      </w:r>
      <w:del w:id="10" w:author="Nokia-93" w:date="2025-02-07T17:20:00Z" w16du:dateUtc="2025-02-07T16:20:00Z">
        <w:r w:rsidRPr="00A94455" w:rsidDel="00883BD6">
          <w:delText>2b)</w:delText>
        </w:r>
      </w:del>
      <w:ins w:id="11" w:author="Nokia-93" w:date="2025-02-10T08:11:00Z" w16du:dateUtc="2025-02-10T07:11:00Z">
        <w:r w:rsidR="00E12BE1">
          <w:t>2</w:t>
        </w:r>
      </w:ins>
      <w:r w:rsidRPr="00A94455">
        <w:t>.</w:t>
      </w:r>
    </w:p>
    <w:p w14:paraId="308100FD" w14:textId="77777777" w:rsidR="00011E24" w:rsidRDefault="00011E24" w:rsidP="00011E24">
      <w:pPr>
        <w:rPr>
          <w:b/>
        </w:rPr>
      </w:pPr>
      <w:r>
        <w:rPr>
          <w:b/>
        </w:rPr>
        <w:t>Expected format of evidence:</w:t>
      </w:r>
    </w:p>
    <w:p w14:paraId="600FA82D" w14:textId="77777777" w:rsidR="00011E24" w:rsidRPr="00A94455" w:rsidRDefault="00011E24" w:rsidP="00011E24">
      <w:r>
        <w:t>Evidence suitable for the interface e.g. Screenshot containing the operational results.</w:t>
      </w:r>
    </w:p>
    <w:p w14:paraId="4A32884D" w14:textId="77777777" w:rsidR="00011E24" w:rsidRDefault="00011E24">
      <w:pPr>
        <w:rPr>
          <w:noProof/>
        </w:rPr>
      </w:pPr>
    </w:p>
    <w:sectPr w:rsidR="00011E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51308" w14:textId="77777777" w:rsidR="00DF6C62" w:rsidRDefault="00DF6C62">
      <w:r>
        <w:separator/>
      </w:r>
    </w:p>
  </w:endnote>
  <w:endnote w:type="continuationSeparator" w:id="0">
    <w:p w14:paraId="275C73DA" w14:textId="77777777" w:rsidR="00DF6C62" w:rsidRDefault="00DF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97D6" w14:textId="77777777" w:rsidR="00DF6C62" w:rsidRDefault="00DF6C62">
      <w:r>
        <w:separator/>
      </w:r>
    </w:p>
  </w:footnote>
  <w:footnote w:type="continuationSeparator" w:id="0">
    <w:p w14:paraId="54A6B35B" w14:textId="77777777" w:rsidR="00DF6C62" w:rsidRDefault="00DF6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6C8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0858"/>
    <w:rsid w:val="003E1A36"/>
    <w:rsid w:val="00410371"/>
    <w:rsid w:val="004242F1"/>
    <w:rsid w:val="00432FF2"/>
    <w:rsid w:val="00482288"/>
    <w:rsid w:val="00487258"/>
    <w:rsid w:val="004A52C6"/>
    <w:rsid w:val="004B75B7"/>
    <w:rsid w:val="004D5235"/>
    <w:rsid w:val="004E52BE"/>
    <w:rsid w:val="005009D9"/>
    <w:rsid w:val="0051580D"/>
    <w:rsid w:val="00546764"/>
    <w:rsid w:val="00547111"/>
    <w:rsid w:val="005506DC"/>
    <w:rsid w:val="00550765"/>
    <w:rsid w:val="00592D74"/>
    <w:rsid w:val="005E2C44"/>
    <w:rsid w:val="00613298"/>
    <w:rsid w:val="00621188"/>
    <w:rsid w:val="006257ED"/>
    <w:rsid w:val="0065536E"/>
    <w:rsid w:val="00665C47"/>
    <w:rsid w:val="00674480"/>
    <w:rsid w:val="00695808"/>
    <w:rsid w:val="00695A6C"/>
    <w:rsid w:val="006B46FB"/>
    <w:rsid w:val="006E21FB"/>
    <w:rsid w:val="00725EB2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4CD4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C1E85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5B1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97C88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78EB"/>
    <w:rsid w:val="00DE34CF"/>
    <w:rsid w:val="00DF6C62"/>
    <w:rsid w:val="00E12BE1"/>
    <w:rsid w:val="00E13F3D"/>
    <w:rsid w:val="00E17DB0"/>
    <w:rsid w:val="00E339EB"/>
    <w:rsid w:val="00E34898"/>
    <w:rsid w:val="00E55C56"/>
    <w:rsid w:val="00E84F4A"/>
    <w:rsid w:val="00EB09B7"/>
    <w:rsid w:val="00EE7D7C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2025-02-10T07:09:00Z</dcterms:created>
  <dcterms:modified xsi:type="dcterms:W3CDTF">2025-02-10T07:16:00Z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